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4D637EC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1E1AEE">
        <w:rPr>
          <w:rFonts w:cs="Arial"/>
          <w:b/>
          <w:sz w:val="24"/>
          <w:szCs w:val="24"/>
        </w:rPr>
        <w:t>53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FD541E2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1E1AEE">
        <w:rPr>
          <w:rFonts w:cs="Arial"/>
          <w:b/>
          <w:bCs/>
        </w:rPr>
        <w:t>SA WG2 agreed CRs for XRM (Rel-18, 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1E1AEE" w:rsidRPr="00E6100C" w14:paraId="1C456B7C" w14:textId="77777777" w:rsidTr="00065ACC">
        <w:tc>
          <w:tcPr>
            <w:tcW w:w="774" w:type="dxa"/>
          </w:tcPr>
          <w:p w14:paraId="69C3E55E" w14:textId="267DDB62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1B433260" w14:textId="45561358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5890</w:t>
            </w:r>
          </w:p>
        </w:tc>
        <w:tc>
          <w:tcPr>
            <w:tcW w:w="251" w:type="dxa"/>
          </w:tcPr>
          <w:p w14:paraId="7BF03D93" w14:textId="12310185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7D140A07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04D1B006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XRM services support in Roaming scenarios</w:t>
            </w:r>
          </w:p>
        </w:tc>
        <w:tc>
          <w:tcPr>
            <w:tcW w:w="284" w:type="dxa"/>
          </w:tcPr>
          <w:p w14:paraId="3C4E15BA" w14:textId="7B5A84DB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5AA7CBFB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724930ED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7CE6DEA4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S2-2501330</w:t>
            </w:r>
          </w:p>
        </w:tc>
        <w:tc>
          <w:tcPr>
            <w:tcW w:w="1134" w:type="dxa"/>
          </w:tcPr>
          <w:p w14:paraId="2EA37F8B" w14:textId="3FF8452B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5160B6A9" w14:textId="32826BBF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XRM</w:t>
            </w:r>
          </w:p>
        </w:tc>
        <w:tc>
          <w:tcPr>
            <w:tcW w:w="1134" w:type="dxa"/>
          </w:tcPr>
          <w:p w14:paraId="064C4FF5" w14:textId="506C5228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5.37, 5.37.3.2</w:t>
            </w:r>
          </w:p>
        </w:tc>
        <w:tc>
          <w:tcPr>
            <w:tcW w:w="283" w:type="dxa"/>
          </w:tcPr>
          <w:p w14:paraId="38A42652" w14:textId="77777777" w:rsidR="001E1AEE" w:rsidRPr="00E6100C" w:rsidRDefault="001E1AEE" w:rsidP="001E1AE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6698A537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</w:tr>
      <w:tr w:rsidR="001E1AEE" w:rsidRPr="00E6100C" w14:paraId="1DDBC033" w14:textId="77777777" w:rsidTr="00065ACC">
        <w:tc>
          <w:tcPr>
            <w:tcW w:w="774" w:type="dxa"/>
          </w:tcPr>
          <w:p w14:paraId="66CCF443" w14:textId="1269145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FC38FD2" w14:textId="643DED60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5891</w:t>
            </w:r>
          </w:p>
        </w:tc>
        <w:tc>
          <w:tcPr>
            <w:tcW w:w="251" w:type="dxa"/>
          </w:tcPr>
          <w:p w14:paraId="6C715130" w14:textId="36C85650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2449FD6" w14:textId="3EA41E1E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DB4C942" w14:textId="392443AF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 services support in Roaming scenarios-Mirror</w:t>
            </w:r>
          </w:p>
        </w:tc>
        <w:tc>
          <w:tcPr>
            <w:tcW w:w="284" w:type="dxa"/>
          </w:tcPr>
          <w:p w14:paraId="0B99ADC4" w14:textId="3F4561CC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1ABE1F1" w14:textId="63C5A50D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5A0794B2" w14:textId="3059CAAD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FE048B4" w14:textId="7FC11859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S2-2501331</w:t>
            </w:r>
          </w:p>
        </w:tc>
        <w:tc>
          <w:tcPr>
            <w:tcW w:w="1134" w:type="dxa"/>
          </w:tcPr>
          <w:p w14:paraId="0A520BA4" w14:textId="2DD015CE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08955BF0" w14:textId="22E142E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</w:t>
            </w:r>
          </w:p>
        </w:tc>
        <w:tc>
          <w:tcPr>
            <w:tcW w:w="1134" w:type="dxa"/>
          </w:tcPr>
          <w:p w14:paraId="64F4B2FE" w14:textId="36D03AD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5.37, 5.37.3.2</w:t>
            </w:r>
          </w:p>
        </w:tc>
        <w:tc>
          <w:tcPr>
            <w:tcW w:w="283" w:type="dxa"/>
          </w:tcPr>
          <w:p w14:paraId="1A83ABF1" w14:textId="77777777" w:rsidR="001E1AEE" w:rsidRPr="00E6100C" w:rsidRDefault="001E1AEE" w:rsidP="001E1AE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8680515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997C9DF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F2868A6" w14:textId="6D6DEFF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C436CB7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1AE7C1B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</w:tr>
      <w:tr w:rsidR="001E1AEE" w:rsidRPr="00E6100C" w14:paraId="24476FD2" w14:textId="77777777" w:rsidTr="00065ACC">
        <w:tc>
          <w:tcPr>
            <w:tcW w:w="774" w:type="dxa"/>
          </w:tcPr>
          <w:p w14:paraId="780CCAEB" w14:textId="63999624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DD1886B" w14:textId="1621CE8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5246</w:t>
            </w:r>
          </w:p>
        </w:tc>
        <w:tc>
          <w:tcPr>
            <w:tcW w:w="251" w:type="dxa"/>
          </w:tcPr>
          <w:p w14:paraId="0A6B2BD8" w14:textId="29FCD6A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C7DAF12" w14:textId="63C394B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0CB228D3" w14:textId="612C23D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UL Protocol Description provisioning to SMF from PCF</w:t>
            </w:r>
          </w:p>
        </w:tc>
        <w:tc>
          <w:tcPr>
            <w:tcW w:w="284" w:type="dxa"/>
          </w:tcPr>
          <w:p w14:paraId="29D4CD9E" w14:textId="7567CB44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3E0EB41" w14:textId="29EDD994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46AE1A0B" w14:textId="24C0CF92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029F463" w14:textId="13E7CE7C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S2-2500483</w:t>
            </w:r>
          </w:p>
        </w:tc>
        <w:tc>
          <w:tcPr>
            <w:tcW w:w="1134" w:type="dxa"/>
          </w:tcPr>
          <w:p w14:paraId="04912C05" w14:textId="3EE93899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50527C2E" w14:textId="142D1F59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</w:t>
            </w:r>
          </w:p>
        </w:tc>
        <w:tc>
          <w:tcPr>
            <w:tcW w:w="1134" w:type="dxa"/>
          </w:tcPr>
          <w:p w14:paraId="0772CBAD" w14:textId="2218640A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283" w:type="dxa"/>
          </w:tcPr>
          <w:p w14:paraId="59FC72F4" w14:textId="77777777" w:rsidR="001E1AEE" w:rsidRPr="00E6100C" w:rsidRDefault="001E1AEE" w:rsidP="001E1AE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4D2E2F1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590B65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8170559" w14:textId="1CC28AC8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634F123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813A254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</w:tr>
      <w:tr w:rsidR="001E1AEE" w:rsidRPr="00E6100C" w14:paraId="0AB11EC3" w14:textId="77777777" w:rsidTr="00065ACC">
        <w:tc>
          <w:tcPr>
            <w:tcW w:w="774" w:type="dxa"/>
          </w:tcPr>
          <w:p w14:paraId="024FF348" w14:textId="47F5CBF2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034B2E0" w14:textId="3B9DEA1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5247</w:t>
            </w:r>
          </w:p>
        </w:tc>
        <w:tc>
          <w:tcPr>
            <w:tcW w:w="251" w:type="dxa"/>
          </w:tcPr>
          <w:p w14:paraId="10BF0B2E" w14:textId="342A52C4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0C1C98FD" w14:textId="56B5FDF2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025DB01" w14:textId="1EDC177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UL Protocol Description provisioning to SMF from PCF</w:t>
            </w:r>
          </w:p>
        </w:tc>
        <w:tc>
          <w:tcPr>
            <w:tcW w:w="284" w:type="dxa"/>
          </w:tcPr>
          <w:p w14:paraId="074F9EF1" w14:textId="7C7CEEF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14913468" w14:textId="5FE7950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1943DBE" w14:textId="524D029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F117232" w14:textId="6F69148C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S2-2500484</w:t>
            </w:r>
          </w:p>
        </w:tc>
        <w:tc>
          <w:tcPr>
            <w:tcW w:w="1134" w:type="dxa"/>
          </w:tcPr>
          <w:p w14:paraId="6B56CFA3" w14:textId="2D4639D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7C689A7F" w14:textId="7A24E39C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</w:t>
            </w:r>
          </w:p>
        </w:tc>
        <w:tc>
          <w:tcPr>
            <w:tcW w:w="1134" w:type="dxa"/>
          </w:tcPr>
          <w:p w14:paraId="53FBE4C2" w14:textId="743CCBF5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283" w:type="dxa"/>
          </w:tcPr>
          <w:p w14:paraId="0183D29A" w14:textId="77777777" w:rsidR="001E1AEE" w:rsidRPr="00E6100C" w:rsidRDefault="001E1AEE" w:rsidP="001E1AE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933158B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7CE46CB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F7EC21F" w14:textId="5B69729C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CE9FA25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72E6A4F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</w:tr>
      <w:tr w:rsidR="001E1AEE" w:rsidRPr="00E6100C" w14:paraId="2493B673" w14:textId="77777777" w:rsidTr="00065ACC">
        <w:tc>
          <w:tcPr>
            <w:tcW w:w="774" w:type="dxa"/>
          </w:tcPr>
          <w:p w14:paraId="31FEA73B" w14:textId="51CB181E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11625156" w14:textId="77691588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1280</w:t>
            </w:r>
          </w:p>
        </w:tc>
        <w:tc>
          <w:tcPr>
            <w:tcW w:w="251" w:type="dxa"/>
          </w:tcPr>
          <w:p w14:paraId="03D70DFD" w14:textId="156BEC0F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6C4049CC" w14:textId="684BB36B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795BFB5C" w14:textId="3B2F0403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Averaging Window in Alternative QoS Parameter Set</w:t>
            </w:r>
          </w:p>
        </w:tc>
        <w:tc>
          <w:tcPr>
            <w:tcW w:w="284" w:type="dxa"/>
          </w:tcPr>
          <w:p w14:paraId="58C6FA1F" w14:textId="15B9AF6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4766149" w14:textId="0F8A9A6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C7F082F" w14:textId="5351F353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069C4AC" w14:textId="09F0A0CE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S2-2501183</w:t>
            </w:r>
          </w:p>
        </w:tc>
        <w:tc>
          <w:tcPr>
            <w:tcW w:w="1134" w:type="dxa"/>
          </w:tcPr>
          <w:p w14:paraId="14AACCE9" w14:textId="6F55B6A8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276" w:type="dxa"/>
          </w:tcPr>
          <w:p w14:paraId="7783B2A0" w14:textId="464D313C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</w:t>
            </w:r>
          </w:p>
        </w:tc>
        <w:tc>
          <w:tcPr>
            <w:tcW w:w="1134" w:type="dxa"/>
          </w:tcPr>
          <w:p w14:paraId="126895DF" w14:textId="1A669B59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6.1.3.22,  6.3.1</w:t>
            </w:r>
          </w:p>
        </w:tc>
        <w:tc>
          <w:tcPr>
            <w:tcW w:w="283" w:type="dxa"/>
          </w:tcPr>
          <w:p w14:paraId="514A354C" w14:textId="77777777" w:rsidR="001E1AEE" w:rsidRPr="00E6100C" w:rsidRDefault="001E1AEE" w:rsidP="001E1AE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6EB81AC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3DA6DE4" w14:textId="6D6262EC" w:rsidR="001E1AEE" w:rsidRDefault="001E1AEE" w:rsidP="001E1AEE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5DB68577" w14:textId="7279DD69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E2B0491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35AFC74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</w:tr>
      <w:tr w:rsidR="001E1AEE" w:rsidRPr="00E6100C" w14:paraId="681D798D" w14:textId="77777777" w:rsidTr="00065ACC">
        <w:tc>
          <w:tcPr>
            <w:tcW w:w="774" w:type="dxa"/>
          </w:tcPr>
          <w:p w14:paraId="24596574" w14:textId="4DCD10F4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1495D29C" w14:textId="4F104EB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1440</w:t>
            </w:r>
          </w:p>
        </w:tc>
        <w:tc>
          <w:tcPr>
            <w:tcW w:w="251" w:type="dxa"/>
          </w:tcPr>
          <w:p w14:paraId="52BD5861" w14:textId="3FA86F70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44F4536F" w14:textId="3BC7F4ED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C31AD20" w14:textId="010C0EC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Averaging Window in Alternative QoS Parameter Set</w:t>
            </w:r>
          </w:p>
        </w:tc>
        <w:tc>
          <w:tcPr>
            <w:tcW w:w="284" w:type="dxa"/>
          </w:tcPr>
          <w:p w14:paraId="48CBA2BB" w14:textId="469EAFBF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472EAE62" w14:textId="50C8FD9D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4E4C642" w14:textId="49B6636D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796B7F4" w14:textId="75111BF2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S2-2501184</w:t>
            </w:r>
          </w:p>
        </w:tc>
        <w:tc>
          <w:tcPr>
            <w:tcW w:w="1134" w:type="dxa"/>
          </w:tcPr>
          <w:p w14:paraId="2C1BEDA6" w14:textId="2C69FA7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276" w:type="dxa"/>
          </w:tcPr>
          <w:p w14:paraId="4678C342" w14:textId="78BA8244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</w:t>
            </w:r>
          </w:p>
        </w:tc>
        <w:tc>
          <w:tcPr>
            <w:tcW w:w="1134" w:type="dxa"/>
          </w:tcPr>
          <w:p w14:paraId="21E79F88" w14:textId="26245F25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6.1.3.22,  6.3.1</w:t>
            </w:r>
          </w:p>
        </w:tc>
        <w:tc>
          <w:tcPr>
            <w:tcW w:w="283" w:type="dxa"/>
          </w:tcPr>
          <w:p w14:paraId="4DDFF51A" w14:textId="77777777" w:rsidR="001E1AEE" w:rsidRPr="00E6100C" w:rsidRDefault="001E1AEE" w:rsidP="001E1AE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3CAD857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7DA38AE" w14:textId="5C62CC68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49BD3218" w14:textId="554893F0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A37961C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186B6BE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</w:tr>
      <w:tr w:rsidR="001E1AEE" w:rsidRPr="00E6100C" w14:paraId="3964FD42" w14:textId="77777777" w:rsidTr="00065ACC">
        <w:tc>
          <w:tcPr>
            <w:tcW w:w="774" w:type="dxa"/>
          </w:tcPr>
          <w:p w14:paraId="720FD30B" w14:textId="7254A0E5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642035D2" w14:textId="33AD5BD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1451</w:t>
            </w:r>
          </w:p>
        </w:tc>
        <w:tc>
          <w:tcPr>
            <w:tcW w:w="251" w:type="dxa"/>
          </w:tcPr>
          <w:p w14:paraId="42BD97A0" w14:textId="1CA826B0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E6EA2E6" w14:textId="79E0E588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756C4039" w14:textId="43D28A1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multi-modal service</w:t>
            </w:r>
          </w:p>
        </w:tc>
        <w:tc>
          <w:tcPr>
            <w:tcW w:w="284" w:type="dxa"/>
          </w:tcPr>
          <w:p w14:paraId="54E8AF7C" w14:textId="7F078B29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DA10DB9" w14:textId="5F728DB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6985EB4" w14:textId="48B2AB6C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E75F9D4" w14:textId="09672C33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S2-2500089</w:t>
            </w:r>
          </w:p>
        </w:tc>
        <w:tc>
          <w:tcPr>
            <w:tcW w:w="1134" w:type="dxa"/>
          </w:tcPr>
          <w:p w14:paraId="4EFE1D12" w14:textId="56174B7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05AE1A54" w14:textId="56B6CAC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</w:t>
            </w:r>
          </w:p>
        </w:tc>
        <w:tc>
          <w:tcPr>
            <w:tcW w:w="1134" w:type="dxa"/>
          </w:tcPr>
          <w:p w14:paraId="0334B361" w14:textId="3D8E1720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6.1.3.27.3</w:t>
            </w:r>
          </w:p>
        </w:tc>
        <w:tc>
          <w:tcPr>
            <w:tcW w:w="283" w:type="dxa"/>
          </w:tcPr>
          <w:p w14:paraId="17D23FD2" w14:textId="77777777" w:rsidR="001E1AEE" w:rsidRPr="00E6100C" w:rsidRDefault="001E1AEE" w:rsidP="001E1AE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E71BE0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825673E" w14:textId="7777777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DF6B3ED" w14:textId="0F19F082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C61756D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1E28069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</w:tr>
      <w:tr w:rsidR="001E1AEE" w:rsidRPr="00E6100C" w14:paraId="6BF2CF64" w14:textId="77777777" w:rsidTr="00065ACC">
        <w:tc>
          <w:tcPr>
            <w:tcW w:w="774" w:type="dxa"/>
          </w:tcPr>
          <w:p w14:paraId="26E1A845" w14:textId="5D0B334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3A012AF8" w14:textId="11BAFFB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1452</w:t>
            </w:r>
          </w:p>
        </w:tc>
        <w:tc>
          <w:tcPr>
            <w:tcW w:w="251" w:type="dxa"/>
          </w:tcPr>
          <w:p w14:paraId="59DA4602" w14:textId="4DEFD50F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25BC935E" w14:textId="04CD7D4A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E6E526B" w14:textId="5A4C3561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multi-modal service</w:t>
            </w:r>
          </w:p>
        </w:tc>
        <w:tc>
          <w:tcPr>
            <w:tcW w:w="284" w:type="dxa"/>
          </w:tcPr>
          <w:p w14:paraId="795CA178" w14:textId="38A8BE9A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71AB672F" w14:textId="3CA4F728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57A27A2C" w14:textId="1FAA91E0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F35CCD1" w14:textId="6DAAF7C5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S2-2500090</w:t>
            </w:r>
          </w:p>
        </w:tc>
        <w:tc>
          <w:tcPr>
            <w:tcW w:w="1134" w:type="dxa"/>
          </w:tcPr>
          <w:p w14:paraId="1DFF37CF" w14:textId="52F01FA6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630CB76B" w14:textId="60FB1079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XRM</w:t>
            </w:r>
          </w:p>
        </w:tc>
        <w:tc>
          <w:tcPr>
            <w:tcW w:w="1134" w:type="dxa"/>
          </w:tcPr>
          <w:p w14:paraId="79E57F0D" w14:textId="1AB3E4C0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6.1.3.27.3</w:t>
            </w:r>
          </w:p>
        </w:tc>
        <w:tc>
          <w:tcPr>
            <w:tcW w:w="283" w:type="dxa"/>
          </w:tcPr>
          <w:p w14:paraId="7448073C" w14:textId="77777777" w:rsidR="001E1AEE" w:rsidRPr="00E6100C" w:rsidRDefault="001E1AEE" w:rsidP="001E1AE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A4A9032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8A8A54" w14:textId="77777777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02E9B341" w14:textId="025B57B8" w:rsidR="001E1AEE" w:rsidRPr="00B374EF" w:rsidRDefault="001E1AEE" w:rsidP="001E1AEE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A8E65F5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3EA3B54" w14:textId="77777777" w:rsidR="001E1AEE" w:rsidRDefault="001E1AEE" w:rsidP="001E1AEE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1E1AEE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